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0B" w:rsidRDefault="009B7B0B" w:rsidP="001302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>DÜN – BUGÜN - YARIN TEST</w:t>
      </w:r>
    </w:p>
    <w:p w:rsidR="009B7B0B" w:rsidRDefault="009B7B0B" w:rsidP="001302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Adı: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No:</w:t>
      </w:r>
    </w:p>
    <w:p w:rsidR="009B7B0B" w:rsidRDefault="009B7B0B" w:rsidP="001302B6">
      <w:pPr>
        <w:spacing w:after="0"/>
        <w:rPr>
          <w:rFonts w:ascii="Comic Sans MS" w:hAnsi="Comic Sans MS"/>
        </w:rPr>
      </w:pPr>
    </w:p>
    <w:p w:rsidR="009B7B0B" w:rsidRPr="001302B6" w:rsidRDefault="009B7B0B" w:rsidP="001302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 </w:t>
      </w:r>
      <w:r w:rsidRPr="001302B6">
        <w:rPr>
          <w:rFonts w:ascii="Comic Sans MS" w:hAnsi="Comic Sans MS"/>
        </w:rPr>
        <w:t>Aşağıdaki ifadelerden hangisi doğrudur?</w:t>
      </w:r>
    </w:p>
    <w:p w:rsidR="009B7B0B" w:rsidRDefault="009B7B0B" w:rsidP="001302B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Dün küçüktüm ama bugün yetişkin oldum.                        </w:t>
      </w:r>
    </w:p>
    <w:p w:rsidR="009B7B0B" w:rsidRDefault="009B7B0B" w:rsidP="001302B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Dün bebektim ama şimdi okullu oldum.</w:t>
      </w:r>
    </w:p>
    <w:p w:rsidR="009B7B0B" w:rsidRDefault="009B7B0B" w:rsidP="001302B6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Bugün çocuğum ama yarın bebek olacağım.</w:t>
      </w:r>
    </w:p>
    <w:p w:rsidR="009B7B0B" w:rsidRDefault="009B7B0B" w:rsidP="001302B6">
      <w:pPr>
        <w:spacing w:after="0"/>
        <w:rPr>
          <w:rFonts w:ascii="Comic Sans MS" w:hAnsi="Comic Sans MS"/>
        </w:rPr>
      </w:pPr>
    </w:p>
    <w:p w:rsidR="009B7B0B" w:rsidRDefault="009B7B0B" w:rsidP="001302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Aşağıdakilerden hangisini bebekken yapıyorduk?</w:t>
      </w:r>
    </w:p>
    <w:p w:rsidR="009B7B0B" w:rsidRDefault="009B7B0B" w:rsidP="001302B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Çantamızı ertesi gün için hazırlamak</w:t>
      </w:r>
    </w:p>
    <w:p w:rsidR="009B7B0B" w:rsidRDefault="009B7B0B" w:rsidP="001302B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Oyun oynamak için arkadaşlarımızı davet etmek.</w:t>
      </w:r>
    </w:p>
    <w:p w:rsidR="009B7B0B" w:rsidRDefault="009B7B0B" w:rsidP="001302B6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Ağlayarak bir şeyler istemek  </w:t>
      </w:r>
    </w:p>
    <w:p w:rsidR="009B7B0B" w:rsidRDefault="009B7B0B" w:rsidP="001302B6">
      <w:pPr>
        <w:spacing w:after="0"/>
        <w:rPr>
          <w:rFonts w:ascii="Comic Sans MS" w:hAnsi="Comic Sans MS"/>
        </w:rPr>
      </w:pPr>
    </w:p>
    <w:p w:rsidR="009B7B0B" w:rsidRDefault="009B7B0B" w:rsidP="001302B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Duygularımızla ilgili ifadelerden hangisi doğrudur?</w:t>
      </w:r>
    </w:p>
    <w:p w:rsidR="009B7B0B" w:rsidRDefault="009B7B0B" w:rsidP="001302B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Güler yüz görmek insanı mutlu eder.</w:t>
      </w:r>
    </w:p>
    <w:p w:rsidR="009B7B0B" w:rsidRDefault="009B7B0B" w:rsidP="001302B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Sinirliysek herkesi dövmeye hakkımız vardır.</w:t>
      </w:r>
    </w:p>
    <w:p w:rsidR="009B7B0B" w:rsidRDefault="009B7B0B" w:rsidP="001302B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Öfkeyi kontrol etmek imkansızdır.                        </w:t>
      </w:r>
    </w:p>
    <w:p w:rsidR="009B7B0B" w:rsidRDefault="009B7B0B" w:rsidP="001302B6">
      <w:pPr>
        <w:spacing w:after="0"/>
        <w:rPr>
          <w:rFonts w:ascii="Comic Sans MS" w:hAnsi="Comic Sans MS"/>
        </w:rPr>
      </w:pPr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Aşağıdaki ifadelerden hangisi yanlıştır?</w:t>
      </w:r>
    </w:p>
    <w:p w:rsidR="009B7B0B" w:rsidRDefault="009B7B0B" w:rsidP="000D7963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Arkadaşıma kötü bir söz söylersem onu üzmüş olurum</w:t>
      </w:r>
    </w:p>
    <w:p w:rsidR="009B7B0B" w:rsidRDefault="009B7B0B" w:rsidP="000D7963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Arkadaşım bana vurursa ben de ona vurmalıyım</w:t>
      </w:r>
    </w:p>
    <w:p w:rsidR="009B7B0B" w:rsidRDefault="009B7B0B" w:rsidP="000D7963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Bana yapılmasını istemediğim davranışları ben de başkalarına yapmamalıyım.</w:t>
      </w:r>
    </w:p>
    <w:p w:rsidR="009B7B0B" w:rsidRDefault="009B7B0B" w:rsidP="000D7963">
      <w:pPr>
        <w:spacing w:after="0"/>
        <w:rPr>
          <w:rFonts w:ascii="Comic Sans MS" w:hAnsi="Comic Sans MS"/>
        </w:rPr>
      </w:pPr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Aşağıdaki ifadelerden hangisi yanlıştır?</w:t>
      </w:r>
    </w:p>
    <w:p w:rsidR="009B7B0B" w:rsidRDefault="009B7B0B" w:rsidP="000D7963">
      <w:pPr>
        <w:pStyle w:val="ListParagraph"/>
        <w:numPr>
          <w:ilvl w:val="0"/>
          <w:numId w:val="9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Her şey ve herkes değişir.</w:t>
      </w:r>
    </w:p>
    <w:p w:rsidR="009B7B0B" w:rsidRDefault="009B7B0B" w:rsidP="000D7963">
      <w:pPr>
        <w:pStyle w:val="ListParagraph"/>
        <w:numPr>
          <w:ilvl w:val="0"/>
          <w:numId w:val="9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Dedelerimizin ve bizim oyunlarımız aynı değildir</w:t>
      </w:r>
    </w:p>
    <w:p w:rsidR="009B7B0B" w:rsidRDefault="009B7B0B" w:rsidP="000D7963">
      <w:pPr>
        <w:pStyle w:val="ListParagraph"/>
        <w:numPr>
          <w:ilvl w:val="0"/>
          <w:numId w:val="9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Üzgün kişi sürekli güler</w:t>
      </w:r>
    </w:p>
    <w:p w:rsidR="009B7B0B" w:rsidRDefault="009B7B0B" w:rsidP="000D7963">
      <w:pPr>
        <w:spacing w:after="0"/>
        <w:rPr>
          <w:rFonts w:ascii="Comic Sans MS" w:hAnsi="Comic Sans MS"/>
        </w:rPr>
      </w:pPr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Bayram hazırlıkları sırasında ne hissederiz?</w:t>
      </w:r>
    </w:p>
    <w:p w:rsidR="009B7B0B" w:rsidRDefault="009B7B0B" w:rsidP="000D7963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Mutluluk</w:t>
      </w:r>
    </w:p>
    <w:p w:rsidR="009B7B0B" w:rsidRDefault="009B7B0B" w:rsidP="000D7963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Üzüntü</w:t>
      </w:r>
    </w:p>
    <w:p w:rsidR="009B7B0B" w:rsidRDefault="009B7B0B" w:rsidP="000D7963">
      <w:pPr>
        <w:pStyle w:val="ListParagraph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Sıkıntı</w:t>
      </w:r>
    </w:p>
    <w:p w:rsidR="009B7B0B" w:rsidRDefault="009B7B0B" w:rsidP="000D7963">
      <w:pPr>
        <w:spacing w:after="0"/>
        <w:rPr>
          <w:rFonts w:ascii="Comic Sans MS" w:hAnsi="Comic Sans MS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 Hangi seçenekte 23 Nisan anlatılmaktadır?</w:t>
      </w:r>
    </w:p>
    <w:p w:rsidR="009B7B0B" w:rsidRDefault="009B7B0B" w:rsidP="000D7963">
      <w:pPr>
        <w:pStyle w:val="ListParagraph"/>
        <w:numPr>
          <w:ilvl w:val="0"/>
          <w:numId w:val="1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Şeker topladık</w:t>
      </w:r>
    </w:p>
    <w:p w:rsidR="009B7B0B" w:rsidRDefault="009B7B0B" w:rsidP="000D7963">
      <w:pPr>
        <w:pStyle w:val="ListParagraph"/>
        <w:numPr>
          <w:ilvl w:val="0"/>
          <w:numId w:val="1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Şiir okuduk gösteri yaptık</w:t>
      </w:r>
    </w:p>
    <w:p w:rsidR="009B7B0B" w:rsidRDefault="009B7B0B" w:rsidP="000D7963">
      <w:pPr>
        <w:pStyle w:val="ListParagraph"/>
        <w:numPr>
          <w:ilvl w:val="0"/>
          <w:numId w:val="1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Kurban kestik</w:t>
      </w:r>
    </w:p>
    <w:p w:rsidR="009B7B0B" w:rsidRDefault="009B7B0B" w:rsidP="000D7963">
      <w:pPr>
        <w:spacing w:after="0"/>
        <w:rPr>
          <w:rFonts w:ascii="Comic Sans MS" w:hAnsi="Comic Sans MS"/>
        </w:rPr>
      </w:pPr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8-Aşağıdakilerden hangisi okuldaki bayram hazırlıklarından birisi değildir.</w:t>
      </w:r>
    </w:p>
    <w:p w:rsidR="009B7B0B" w:rsidRDefault="009B7B0B" w:rsidP="000D7963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Pencereler bayrak asma</w:t>
      </w:r>
    </w:p>
    <w:p w:rsidR="009B7B0B" w:rsidRDefault="009B7B0B" w:rsidP="000D7963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Sınıfları süsleme</w:t>
      </w:r>
    </w:p>
    <w:p w:rsidR="009B7B0B" w:rsidRDefault="009B7B0B" w:rsidP="000D7963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Bahçedeki ağaçların sulanması</w:t>
      </w:r>
    </w:p>
    <w:p w:rsidR="009B7B0B" w:rsidRDefault="009B7B0B" w:rsidP="000D7963">
      <w:pPr>
        <w:spacing w:after="0"/>
        <w:rPr>
          <w:rFonts w:ascii="Comic Sans MS" w:hAnsi="Comic Sans MS"/>
        </w:rPr>
      </w:pPr>
    </w:p>
    <w:p w:rsidR="009B7B0B" w:rsidRDefault="009B7B0B" w:rsidP="000D796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 Ülkemizde Uluslararası Çocuk Şenliği ne zaman düzenlenir?</w:t>
      </w:r>
    </w:p>
    <w:p w:rsidR="009B7B0B" w:rsidRDefault="009B7B0B" w:rsidP="00913A3E">
      <w:pPr>
        <w:pStyle w:val="ListParagraph"/>
        <w:numPr>
          <w:ilvl w:val="0"/>
          <w:numId w:val="1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 Mayıs</w:t>
      </w:r>
    </w:p>
    <w:p w:rsidR="009B7B0B" w:rsidRDefault="009B7B0B" w:rsidP="00913A3E">
      <w:pPr>
        <w:pStyle w:val="ListParagraph"/>
        <w:numPr>
          <w:ilvl w:val="0"/>
          <w:numId w:val="1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 Ekim</w:t>
      </w:r>
    </w:p>
    <w:p w:rsidR="009B7B0B" w:rsidRDefault="009B7B0B" w:rsidP="00913A3E">
      <w:pPr>
        <w:pStyle w:val="ListParagraph"/>
        <w:numPr>
          <w:ilvl w:val="0"/>
          <w:numId w:val="1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 Nisan</w:t>
      </w:r>
    </w:p>
    <w:p w:rsidR="009B7B0B" w:rsidRDefault="009B7B0B" w:rsidP="00913A3E">
      <w:pPr>
        <w:spacing w:after="0"/>
        <w:rPr>
          <w:rFonts w:ascii="Comic Sans MS" w:hAnsi="Comic Sans MS"/>
        </w:rPr>
      </w:pPr>
    </w:p>
    <w:p w:rsidR="009B7B0B" w:rsidRDefault="009B7B0B" w:rsidP="0091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 Bayram törenlerinde saygı duruşundan hemen sonra ne yapılır?</w:t>
      </w:r>
    </w:p>
    <w:p w:rsidR="009B7B0B" w:rsidRDefault="009B7B0B" w:rsidP="00913A3E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Şiirler okunur</w:t>
      </w:r>
    </w:p>
    <w:p w:rsidR="009B7B0B" w:rsidRDefault="009B7B0B" w:rsidP="00913A3E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İstiklal Marşı okunur</w:t>
      </w:r>
    </w:p>
    <w:p w:rsidR="009B7B0B" w:rsidRDefault="009B7B0B" w:rsidP="00913A3E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Halk oyunları oynanır</w:t>
      </w:r>
    </w:p>
    <w:p w:rsidR="009B7B0B" w:rsidRDefault="009B7B0B" w:rsidP="00913A3E">
      <w:pPr>
        <w:spacing w:after="0"/>
        <w:rPr>
          <w:rFonts w:ascii="Comic Sans MS" w:hAnsi="Comic Sans MS"/>
        </w:rPr>
      </w:pPr>
    </w:p>
    <w:p w:rsidR="009B7B0B" w:rsidRDefault="009B7B0B" w:rsidP="0091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Hangi seçenekte sıvı madde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9"/>
        <w:gridCol w:w="1624"/>
        <w:gridCol w:w="1747"/>
        <w:gridCol w:w="1255"/>
      </w:tblGrid>
      <w:tr w:rsidR="009B7B0B" w:rsidRPr="002B3A2D" w:rsidTr="002B3A2D">
        <w:trPr>
          <w:jc w:val="center"/>
        </w:trPr>
        <w:tc>
          <w:tcPr>
            <w:tcW w:w="469" w:type="dxa"/>
          </w:tcPr>
          <w:p w:rsidR="009B7B0B" w:rsidRPr="002B3A2D" w:rsidRDefault="009B7B0B" w:rsidP="002B3A2D">
            <w:pPr>
              <w:spacing w:after="0" w:line="240" w:lineRule="auto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A-</w:t>
            </w:r>
          </w:p>
        </w:tc>
        <w:tc>
          <w:tcPr>
            <w:tcW w:w="1624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Kan</w:t>
            </w:r>
          </w:p>
        </w:tc>
        <w:tc>
          <w:tcPr>
            <w:tcW w:w="1747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Taş</w:t>
            </w:r>
          </w:p>
        </w:tc>
        <w:tc>
          <w:tcPr>
            <w:tcW w:w="1255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 xml:space="preserve">Tahta </w:t>
            </w:r>
          </w:p>
        </w:tc>
      </w:tr>
      <w:tr w:rsidR="009B7B0B" w:rsidRPr="002B3A2D" w:rsidTr="002B3A2D">
        <w:trPr>
          <w:trHeight w:val="293"/>
          <w:jc w:val="center"/>
        </w:trPr>
        <w:tc>
          <w:tcPr>
            <w:tcW w:w="469" w:type="dxa"/>
          </w:tcPr>
          <w:p w:rsidR="009B7B0B" w:rsidRPr="002B3A2D" w:rsidRDefault="009B7B0B" w:rsidP="002B3A2D">
            <w:pPr>
              <w:spacing w:after="0" w:line="240" w:lineRule="auto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B-</w:t>
            </w:r>
          </w:p>
        </w:tc>
        <w:tc>
          <w:tcPr>
            <w:tcW w:w="1624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 xml:space="preserve">Çimento </w:t>
            </w:r>
          </w:p>
        </w:tc>
        <w:tc>
          <w:tcPr>
            <w:tcW w:w="1747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Kum</w:t>
            </w:r>
          </w:p>
        </w:tc>
        <w:tc>
          <w:tcPr>
            <w:tcW w:w="1255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Cam</w:t>
            </w:r>
          </w:p>
        </w:tc>
      </w:tr>
      <w:tr w:rsidR="009B7B0B" w:rsidRPr="002B3A2D" w:rsidTr="002B3A2D">
        <w:trPr>
          <w:jc w:val="center"/>
        </w:trPr>
        <w:tc>
          <w:tcPr>
            <w:tcW w:w="469" w:type="dxa"/>
          </w:tcPr>
          <w:p w:rsidR="009B7B0B" w:rsidRPr="002B3A2D" w:rsidRDefault="009B7B0B" w:rsidP="002B3A2D">
            <w:pPr>
              <w:spacing w:after="0" w:line="240" w:lineRule="auto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C-</w:t>
            </w:r>
          </w:p>
        </w:tc>
        <w:tc>
          <w:tcPr>
            <w:tcW w:w="1624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 xml:space="preserve">Doğalgaz </w:t>
            </w:r>
          </w:p>
        </w:tc>
        <w:tc>
          <w:tcPr>
            <w:tcW w:w="1747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>Tarak</w:t>
            </w:r>
          </w:p>
        </w:tc>
        <w:tc>
          <w:tcPr>
            <w:tcW w:w="1255" w:type="dxa"/>
          </w:tcPr>
          <w:p w:rsidR="009B7B0B" w:rsidRPr="002B3A2D" w:rsidRDefault="009B7B0B" w:rsidP="002B3A2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2B3A2D">
              <w:rPr>
                <w:rFonts w:ascii="Comic Sans MS" w:hAnsi="Comic Sans MS"/>
              </w:rPr>
              <w:t xml:space="preserve">Eldiven </w:t>
            </w:r>
          </w:p>
        </w:tc>
      </w:tr>
    </w:tbl>
    <w:p w:rsidR="009B7B0B" w:rsidRDefault="009B7B0B" w:rsidP="0091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9B7B0B" w:rsidRDefault="009B7B0B" w:rsidP="0091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 Aşağıdakilerden hangisi suyun dönüşümü ile ilgili yanlış bir bilgidir?</w:t>
      </w:r>
    </w:p>
    <w:p w:rsidR="009B7B0B" w:rsidRDefault="009B7B0B" w:rsidP="00913A3E">
      <w:pPr>
        <w:pStyle w:val="ListParagraph"/>
        <w:numPr>
          <w:ilvl w:val="0"/>
          <w:numId w:val="16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Su ısınınca buharlaşır ve gökyüzüne yükselir</w:t>
      </w:r>
    </w:p>
    <w:p w:rsidR="009B7B0B" w:rsidRDefault="009B7B0B" w:rsidP="00913A3E">
      <w:pPr>
        <w:pStyle w:val="ListParagraph"/>
        <w:numPr>
          <w:ilvl w:val="0"/>
          <w:numId w:val="16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Buhar soğuyunca suya dönüşür</w:t>
      </w:r>
    </w:p>
    <w:p w:rsidR="009B7B0B" w:rsidRDefault="009B7B0B" w:rsidP="00913A3E">
      <w:pPr>
        <w:pStyle w:val="ListParagraph"/>
        <w:numPr>
          <w:ilvl w:val="0"/>
          <w:numId w:val="16"/>
        </w:numPr>
        <w:spacing w:after="0"/>
        <w:rPr>
          <w:rFonts w:ascii="Comic Sans MS" w:hAnsi="Comic Sans MS"/>
        </w:rPr>
      </w:pPr>
      <w:r w:rsidRPr="00913A3E">
        <w:rPr>
          <w:rFonts w:ascii="Comic Sans MS" w:hAnsi="Comic Sans MS"/>
        </w:rPr>
        <w:t>Yağmur yeryü</w:t>
      </w:r>
      <w:r>
        <w:rPr>
          <w:rFonts w:ascii="Comic Sans MS" w:hAnsi="Comic Sans MS"/>
        </w:rPr>
        <w:t>züne yağınca buz olur</w:t>
      </w:r>
    </w:p>
    <w:p w:rsidR="009B7B0B" w:rsidRDefault="009B7B0B" w:rsidP="0091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13-Aşağıdakilerden hangisi maddenin hallerinden birisi değildir?</w:t>
      </w:r>
    </w:p>
    <w:p w:rsidR="009B7B0B" w:rsidRDefault="009B7B0B" w:rsidP="00913A3E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Katı     B- Yumuşak    C- Gaz</w:t>
      </w:r>
    </w:p>
    <w:p w:rsidR="009B7B0B" w:rsidRDefault="009B7B0B" w:rsidP="002B71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14-Aşağıdakilerden hangisi katı bir maddedir?</w:t>
      </w:r>
    </w:p>
    <w:p w:rsidR="009B7B0B" w:rsidRDefault="009B7B0B" w:rsidP="002B714D">
      <w:pPr>
        <w:pStyle w:val="ListParagraph"/>
        <w:numPr>
          <w:ilvl w:val="0"/>
          <w:numId w:val="18"/>
        </w:numPr>
        <w:spacing w:after="0"/>
        <w:rPr>
          <w:rFonts w:ascii="Comic Sans MS" w:hAnsi="Comic Sans MS"/>
        </w:rPr>
      </w:pPr>
      <w:r w:rsidRPr="002B714D">
        <w:rPr>
          <w:rFonts w:ascii="Comic Sans MS" w:hAnsi="Comic Sans MS"/>
        </w:rPr>
        <w:t>Hava</w:t>
      </w:r>
      <w:r w:rsidRPr="002B714D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</w:t>
      </w:r>
      <w:r w:rsidRPr="002B714D">
        <w:rPr>
          <w:rFonts w:ascii="Comic Sans MS" w:hAnsi="Comic Sans MS"/>
        </w:rPr>
        <w:t>B- Odun</w:t>
      </w:r>
      <w:r w:rsidRPr="002B714D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</w:t>
      </w:r>
      <w:r w:rsidRPr="002B714D">
        <w:rPr>
          <w:rFonts w:ascii="Comic Sans MS" w:hAnsi="Comic Sans MS"/>
        </w:rPr>
        <w:t>C- Su</w:t>
      </w:r>
    </w:p>
    <w:p w:rsidR="009B7B0B" w:rsidRDefault="009B7B0B" w:rsidP="002B714D">
      <w:pPr>
        <w:pStyle w:val="ListParagraph"/>
        <w:spacing w:after="0"/>
        <w:rPr>
          <w:rFonts w:ascii="Comic Sans MS" w:hAnsi="Comic Sans MS"/>
        </w:rPr>
      </w:pPr>
    </w:p>
    <w:p w:rsidR="009B7B0B" w:rsidRDefault="009B7B0B" w:rsidP="002B71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 Su doğada kaç halde bulunur?</w:t>
      </w:r>
    </w:p>
    <w:p w:rsidR="009B7B0B" w:rsidRPr="002B714D" w:rsidRDefault="009B7B0B" w:rsidP="00913A3E">
      <w:pPr>
        <w:pStyle w:val="ListParagraph"/>
        <w:numPr>
          <w:ilvl w:val="0"/>
          <w:numId w:val="20"/>
        </w:numPr>
        <w:spacing w:after="0"/>
        <w:rPr>
          <w:rFonts w:ascii="Comic Sans MS" w:hAnsi="Comic Sans MS"/>
        </w:rPr>
      </w:pPr>
      <w:r w:rsidRPr="002B714D">
        <w:rPr>
          <w:rFonts w:ascii="Comic Sans MS" w:hAnsi="Comic Sans MS"/>
        </w:rPr>
        <w:t>3</w:t>
      </w:r>
      <w:r w:rsidRPr="002B714D">
        <w:rPr>
          <w:rFonts w:ascii="Comic Sans MS" w:hAnsi="Comic Sans MS"/>
        </w:rPr>
        <w:tab/>
      </w:r>
      <w:r w:rsidRPr="002B714D">
        <w:rPr>
          <w:rFonts w:ascii="Comic Sans MS" w:hAnsi="Comic Sans MS"/>
        </w:rPr>
        <w:tab/>
        <w:t xml:space="preserve">B- 4 </w:t>
      </w:r>
      <w:r w:rsidRPr="002B714D">
        <w:rPr>
          <w:rFonts w:ascii="Comic Sans MS" w:hAnsi="Comic Sans MS"/>
        </w:rPr>
        <w:tab/>
      </w:r>
      <w:r w:rsidRPr="002B714D">
        <w:rPr>
          <w:rFonts w:ascii="Comic Sans MS" w:hAnsi="Comic Sans MS"/>
        </w:rPr>
        <w:tab/>
      </w:r>
      <w:r w:rsidRPr="002B714D">
        <w:rPr>
          <w:rFonts w:ascii="Comic Sans MS" w:hAnsi="Comic Sans MS"/>
        </w:rPr>
        <w:tab/>
        <w:t>C-5</w:t>
      </w:r>
    </w:p>
    <w:sectPr w:rsidR="009B7B0B" w:rsidRPr="002B714D" w:rsidSect="001302B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0625"/>
    <w:multiLevelType w:val="hybridMultilevel"/>
    <w:tmpl w:val="71241678"/>
    <w:lvl w:ilvl="0" w:tplc="5160213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9A5E7C"/>
    <w:multiLevelType w:val="hybridMultilevel"/>
    <w:tmpl w:val="4E86DD78"/>
    <w:lvl w:ilvl="0" w:tplc="921CD7B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13783E"/>
    <w:multiLevelType w:val="hybridMultilevel"/>
    <w:tmpl w:val="0C7E79AC"/>
    <w:lvl w:ilvl="0" w:tplc="3B36D67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697B67"/>
    <w:multiLevelType w:val="hybridMultilevel"/>
    <w:tmpl w:val="E304B17A"/>
    <w:lvl w:ilvl="0" w:tplc="A16E812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F659A"/>
    <w:multiLevelType w:val="hybridMultilevel"/>
    <w:tmpl w:val="6916F2F2"/>
    <w:lvl w:ilvl="0" w:tplc="86585C7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C23E80"/>
    <w:multiLevelType w:val="hybridMultilevel"/>
    <w:tmpl w:val="AB660490"/>
    <w:lvl w:ilvl="0" w:tplc="DCC2B26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4314B2"/>
    <w:multiLevelType w:val="hybridMultilevel"/>
    <w:tmpl w:val="5E3217EA"/>
    <w:lvl w:ilvl="0" w:tplc="B0621EA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316936"/>
    <w:multiLevelType w:val="hybridMultilevel"/>
    <w:tmpl w:val="AE1E55C4"/>
    <w:lvl w:ilvl="0" w:tplc="BCCA0F4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A22D25"/>
    <w:multiLevelType w:val="hybridMultilevel"/>
    <w:tmpl w:val="FDDEBFC0"/>
    <w:lvl w:ilvl="0" w:tplc="E9ECC02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160B22"/>
    <w:multiLevelType w:val="hybridMultilevel"/>
    <w:tmpl w:val="DD70D188"/>
    <w:lvl w:ilvl="0" w:tplc="B114D9D2">
      <w:start w:val="1"/>
      <w:numFmt w:val="upperLetter"/>
      <w:lvlText w:val="%1-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304B6EA3"/>
    <w:multiLevelType w:val="hybridMultilevel"/>
    <w:tmpl w:val="BEB268E2"/>
    <w:lvl w:ilvl="0" w:tplc="D4F2C7E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0619EA"/>
    <w:multiLevelType w:val="hybridMultilevel"/>
    <w:tmpl w:val="758AC4BA"/>
    <w:lvl w:ilvl="0" w:tplc="66228E2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5440D6"/>
    <w:multiLevelType w:val="hybridMultilevel"/>
    <w:tmpl w:val="D1564816"/>
    <w:lvl w:ilvl="0" w:tplc="18D2A17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45640E"/>
    <w:multiLevelType w:val="hybridMultilevel"/>
    <w:tmpl w:val="57A27B6A"/>
    <w:lvl w:ilvl="0" w:tplc="ADDA1F3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3E06A5"/>
    <w:multiLevelType w:val="hybridMultilevel"/>
    <w:tmpl w:val="4BC05C6C"/>
    <w:lvl w:ilvl="0" w:tplc="FF167F4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887E52"/>
    <w:multiLevelType w:val="hybridMultilevel"/>
    <w:tmpl w:val="652E2224"/>
    <w:lvl w:ilvl="0" w:tplc="4A504EB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691EB6"/>
    <w:multiLevelType w:val="hybridMultilevel"/>
    <w:tmpl w:val="4242338E"/>
    <w:lvl w:ilvl="0" w:tplc="19B0BB4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C931AF"/>
    <w:multiLevelType w:val="hybridMultilevel"/>
    <w:tmpl w:val="3C3C2DF2"/>
    <w:lvl w:ilvl="0" w:tplc="9C8A0B2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805EAD"/>
    <w:multiLevelType w:val="hybridMultilevel"/>
    <w:tmpl w:val="EEB63EE4"/>
    <w:lvl w:ilvl="0" w:tplc="D9F2961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280A99"/>
    <w:multiLevelType w:val="hybridMultilevel"/>
    <w:tmpl w:val="0BE0DE00"/>
    <w:lvl w:ilvl="0" w:tplc="6EC267A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11"/>
  </w:num>
  <w:num w:numId="5">
    <w:abstractNumId w:val="9"/>
  </w:num>
  <w:num w:numId="6">
    <w:abstractNumId w:val="12"/>
  </w:num>
  <w:num w:numId="7">
    <w:abstractNumId w:val="0"/>
  </w:num>
  <w:num w:numId="8">
    <w:abstractNumId w:val="2"/>
  </w:num>
  <w:num w:numId="9">
    <w:abstractNumId w:val="16"/>
  </w:num>
  <w:num w:numId="10">
    <w:abstractNumId w:val="13"/>
  </w:num>
  <w:num w:numId="11">
    <w:abstractNumId w:val="18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17"/>
  </w:num>
  <w:num w:numId="18">
    <w:abstractNumId w:val="1"/>
  </w:num>
  <w:num w:numId="19">
    <w:abstractNumId w:val="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02B6"/>
    <w:rsid w:val="000D7963"/>
    <w:rsid w:val="001302B6"/>
    <w:rsid w:val="002B3A2D"/>
    <w:rsid w:val="002B714D"/>
    <w:rsid w:val="005C5C43"/>
    <w:rsid w:val="00631F74"/>
    <w:rsid w:val="00700F0E"/>
    <w:rsid w:val="008C171A"/>
    <w:rsid w:val="00913A3E"/>
    <w:rsid w:val="009B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C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302B6"/>
    <w:pPr>
      <w:ind w:left="720"/>
      <w:contextualSpacing/>
    </w:pPr>
  </w:style>
  <w:style w:type="table" w:styleId="TableGrid">
    <w:name w:val="Table Grid"/>
    <w:basedOn w:val="TableNormal"/>
    <w:uiPriority w:val="99"/>
    <w:rsid w:val="00913A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C17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307</Words>
  <Characters>1755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 HANIM</cp:lastModifiedBy>
  <cp:revision>3</cp:revision>
  <dcterms:created xsi:type="dcterms:W3CDTF">2011-05-19T17:49:00Z</dcterms:created>
  <dcterms:modified xsi:type="dcterms:W3CDTF">2011-09-12T19:14:00Z</dcterms:modified>
</cp:coreProperties>
</file>